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000" w:rsidRDefault="00CB1000" w:rsidP="006B188C">
      <w:pPr>
        <w:jc w:val="center"/>
        <w:rPr>
          <w:b/>
          <w:sz w:val="28"/>
        </w:rPr>
      </w:pPr>
    </w:p>
    <w:p w:rsidR="00CB1000" w:rsidRDefault="00CB1000" w:rsidP="006B188C">
      <w:pPr>
        <w:jc w:val="center"/>
        <w:rPr>
          <w:b/>
          <w:sz w:val="28"/>
        </w:rPr>
      </w:pPr>
    </w:p>
    <w:p w:rsidR="00CB1000" w:rsidRPr="00FC703F" w:rsidRDefault="00CB1000" w:rsidP="00D93554">
      <w:pPr>
        <w:spacing w:line="360" w:lineRule="auto"/>
        <w:jc w:val="center"/>
        <w:rPr>
          <w:rFonts w:ascii="Arial" w:hAnsi="Arial" w:cs="Arial"/>
          <w:b/>
        </w:rPr>
      </w:pPr>
      <w:r w:rsidRPr="00FC703F">
        <w:rPr>
          <w:rFonts w:ascii="Arial" w:hAnsi="Arial" w:cs="Arial"/>
          <w:b/>
        </w:rPr>
        <w:t>РОССИЙСКАЯ ФЕДЕРАЦИЯ</w:t>
      </w:r>
    </w:p>
    <w:p w:rsidR="00CB1000" w:rsidRPr="00FC703F" w:rsidRDefault="00CB1000" w:rsidP="00D93554">
      <w:pPr>
        <w:spacing w:line="360" w:lineRule="auto"/>
        <w:jc w:val="center"/>
        <w:rPr>
          <w:rFonts w:ascii="Arial" w:hAnsi="Arial" w:cs="Arial"/>
          <w:b/>
        </w:rPr>
      </w:pPr>
      <w:r w:rsidRPr="00FC703F">
        <w:rPr>
          <w:rFonts w:ascii="Arial" w:hAnsi="Arial" w:cs="Arial"/>
          <w:b/>
        </w:rPr>
        <w:t xml:space="preserve">БРЯНСКАЯ ОБЛАСТЬ УНЕЧСКИЙ РАЙОН </w:t>
      </w:r>
    </w:p>
    <w:p w:rsidR="00CB1000" w:rsidRPr="00FC703F" w:rsidRDefault="00CB1000" w:rsidP="00D93554">
      <w:pPr>
        <w:spacing w:line="360" w:lineRule="auto"/>
        <w:jc w:val="center"/>
        <w:rPr>
          <w:rFonts w:ascii="Arial" w:hAnsi="Arial" w:cs="Arial"/>
          <w:b/>
        </w:rPr>
      </w:pPr>
      <w:r w:rsidRPr="00FC703F">
        <w:rPr>
          <w:rFonts w:ascii="Arial" w:hAnsi="Arial" w:cs="Arial"/>
          <w:b/>
        </w:rPr>
        <w:t>Ивайтенское сельское поселение</w:t>
      </w:r>
    </w:p>
    <w:p w:rsidR="00CB1000" w:rsidRPr="00FC703F" w:rsidRDefault="00CB1000" w:rsidP="00D93554">
      <w:pPr>
        <w:jc w:val="center"/>
        <w:rPr>
          <w:rFonts w:ascii="Arial" w:hAnsi="Arial" w:cs="Arial"/>
          <w:b/>
        </w:rPr>
      </w:pPr>
      <w:r w:rsidRPr="00FC703F">
        <w:rPr>
          <w:rFonts w:ascii="Arial" w:hAnsi="Arial" w:cs="Arial"/>
          <w:b/>
        </w:rPr>
        <w:t>Ивайтенский сельский Совет народных депутатов</w:t>
      </w:r>
    </w:p>
    <w:p w:rsidR="00CB1000" w:rsidRPr="00FC703F" w:rsidRDefault="00CB1000" w:rsidP="006B188C">
      <w:pPr>
        <w:jc w:val="center"/>
        <w:rPr>
          <w:rFonts w:ascii="Arial" w:hAnsi="Arial" w:cs="Arial"/>
          <w:b/>
        </w:rPr>
      </w:pPr>
    </w:p>
    <w:p w:rsidR="00CB1000" w:rsidRPr="00FC703F" w:rsidRDefault="00CB1000" w:rsidP="006B188C">
      <w:pPr>
        <w:jc w:val="center"/>
        <w:rPr>
          <w:rFonts w:ascii="Arial" w:hAnsi="Arial" w:cs="Arial"/>
          <w:b/>
        </w:rPr>
      </w:pPr>
      <w:r w:rsidRPr="00FC703F">
        <w:rPr>
          <w:rFonts w:ascii="Arial" w:hAnsi="Arial" w:cs="Arial"/>
          <w:b/>
        </w:rPr>
        <w:t>Р Е Ш Е Н И Е</w:t>
      </w:r>
    </w:p>
    <w:p w:rsidR="00CB1000" w:rsidRPr="00FC703F" w:rsidRDefault="00CB1000" w:rsidP="006B188C">
      <w:pPr>
        <w:jc w:val="center"/>
        <w:rPr>
          <w:rFonts w:ascii="Arial" w:hAnsi="Arial" w:cs="Arial"/>
          <w:b/>
        </w:rPr>
      </w:pPr>
    </w:p>
    <w:p w:rsidR="00CB1000" w:rsidRPr="00FC703F" w:rsidRDefault="00CB1000" w:rsidP="006B188C">
      <w:pPr>
        <w:rPr>
          <w:rFonts w:ascii="Arial" w:hAnsi="Arial" w:cs="Arial"/>
        </w:rPr>
      </w:pPr>
      <w:r w:rsidRPr="00FC703F">
        <w:rPr>
          <w:rFonts w:ascii="Arial" w:hAnsi="Arial" w:cs="Arial"/>
        </w:rPr>
        <w:t>От 25 октября 2019г. №</w:t>
      </w:r>
      <w:r>
        <w:rPr>
          <w:rFonts w:ascii="Arial" w:hAnsi="Arial" w:cs="Arial"/>
        </w:rPr>
        <w:t xml:space="preserve"> 4-17</w:t>
      </w:r>
    </w:p>
    <w:p w:rsidR="00CB1000" w:rsidRPr="00FC703F" w:rsidRDefault="00CB1000" w:rsidP="006B188C">
      <w:pPr>
        <w:rPr>
          <w:rFonts w:ascii="Arial" w:hAnsi="Arial" w:cs="Arial"/>
        </w:rPr>
      </w:pPr>
      <w:r w:rsidRPr="00FC703F">
        <w:rPr>
          <w:rFonts w:ascii="Arial" w:hAnsi="Arial" w:cs="Arial"/>
        </w:rPr>
        <w:t>д.Новые Ивайтенки</w:t>
      </w:r>
    </w:p>
    <w:p w:rsidR="00CB1000" w:rsidRPr="00FC703F" w:rsidRDefault="00CB1000" w:rsidP="006B188C">
      <w:pPr>
        <w:rPr>
          <w:rFonts w:ascii="Arial" w:hAnsi="Arial" w:cs="Arial"/>
        </w:rPr>
      </w:pP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>О земельном налоге</w:t>
      </w:r>
    </w:p>
    <w:p w:rsidR="00CB1000" w:rsidRPr="00FC703F" w:rsidRDefault="00CB1000" w:rsidP="006B188C">
      <w:pPr>
        <w:jc w:val="both"/>
        <w:rPr>
          <w:rFonts w:ascii="Arial" w:hAnsi="Arial" w:cs="Arial"/>
        </w:rPr>
      </w:pPr>
    </w:p>
    <w:p w:rsidR="00CB1000" w:rsidRPr="00FC703F" w:rsidRDefault="00CB1000" w:rsidP="006B188C">
      <w:pPr>
        <w:rPr>
          <w:rFonts w:ascii="Arial" w:hAnsi="Arial" w:cs="Arial"/>
        </w:rPr>
      </w:pP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ab/>
        <w:t>В соответствии  с главой 31 «Земельный налог» Налогового кодекса Российской Федерации, статьей 14 Федерального закона от 06.10.2003 г. №131-ФЗ «Об общих принципах организации местного самоуправления в Российской Федерации», и руководствуясь Уставом муниципального образования «Ивайтенское сельское поселение» Унечского района    Ивайтенский сельский Совет народных депутатов</w:t>
      </w: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ab/>
      </w:r>
    </w:p>
    <w:p w:rsidR="00CB1000" w:rsidRPr="00FC703F" w:rsidRDefault="00CB1000" w:rsidP="006B188C">
      <w:pPr>
        <w:jc w:val="both"/>
        <w:rPr>
          <w:rFonts w:ascii="Arial" w:hAnsi="Arial" w:cs="Arial"/>
          <w:b/>
          <w:bCs/>
        </w:rPr>
      </w:pPr>
      <w:r w:rsidRPr="00FC703F">
        <w:rPr>
          <w:rFonts w:ascii="Arial" w:hAnsi="Arial" w:cs="Arial"/>
        </w:rPr>
        <w:tab/>
      </w:r>
      <w:r w:rsidRPr="00FC703F">
        <w:rPr>
          <w:rFonts w:ascii="Arial" w:hAnsi="Arial" w:cs="Arial"/>
          <w:b/>
          <w:bCs/>
        </w:rPr>
        <w:t>РЕШИЛ:</w:t>
      </w: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ab/>
        <w:t>1.Ввести земельный налог (далее – налог) на территории муниципального образования «Ивайтенское сельское поселение» Унечского района.</w:t>
      </w:r>
    </w:p>
    <w:p w:rsidR="00CB1000" w:rsidRPr="00FC703F" w:rsidRDefault="00CB1000" w:rsidP="006B188C">
      <w:pPr>
        <w:jc w:val="both"/>
        <w:rPr>
          <w:rFonts w:ascii="Arial" w:hAnsi="Arial" w:cs="Arial"/>
          <w:i/>
        </w:rPr>
      </w:pPr>
    </w:p>
    <w:p w:rsidR="00CB1000" w:rsidRPr="00FC703F" w:rsidRDefault="00CB1000" w:rsidP="006B188C">
      <w:pPr>
        <w:jc w:val="both"/>
        <w:rPr>
          <w:rFonts w:ascii="Arial" w:hAnsi="Arial" w:cs="Arial"/>
          <w:bCs/>
        </w:rPr>
      </w:pPr>
      <w:r w:rsidRPr="00FC703F">
        <w:rPr>
          <w:rFonts w:ascii="Arial" w:hAnsi="Arial" w:cs="Arial"/>
          <w:bCs/>
        </w:rPr>
        <w:tab/>
        <w:t>2. Установить налоговые ставки:</w:t>
      </w: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ab/>
        <w:t>2.1.В размере 0,3 процента  в отношении земельных участков:</w:t>
      </w: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>-    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CB1000" w:rsidRPr="00FC703F" w:rsidRDefault="00CB1000" w:rsidP="006B188C">
      <w:pPr>
        <w:numPr>
          <w:ilvl w:val="0"/>
          <w:numId w:val="1"/>
        </w:numPr>
        <w:tabs>
          <w:tab w:val="num" w:pos="-142"/>
        </w:tabs>
        <w:ind w:left="0" w:firstLine="0"/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 xml:space="preserve">занятых жилищным фондом и объектами 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</w:t>
      </w:r>
      <w:r w:rsidRPr="00FC703F">
        <w:rPr>
          <w:rFonts w:ascii="Arial" w:hAnsi="Arial" w:cs="Arial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FC703F">
        <w:rPr>
          <w:rFonts w:ascii="Arial" w:hAnsi="Arial" w:cs="Arial"/>
        </w:rPr>
        <w:t>;</w:t>
      </w:r>
    </w:p>
    <w:p w:rsidR="00CB1000" w:rsidRPr="00FC703F" w:rsidRDefault="00CB1000" w:rsidP="006B188C">
      <w:pPr>
        <w:numPr>
          <w:ilvl w:val="0"/>
          <w:numId w:val="1"/>
        </w:numPr>
        <w:tabs>
          <w:tab w:val="num" w:pos="-142"/>
        </w:tabs>
        <w:ind w:left="0" w:firstLine="0"/>
        <w:jc w:val="both"/>
        <w:rPr>
          <w:rFonts w:ascii="Arial" w:hAnsi="Arial" w:cs="Arial"/>
        </w:rPr>
      </w:pPr>
      <w:r w:rsidRPr="00FC703F">
        <w:rPr>
          <w:rFonts w:ascii="Arial" w:hAnsi="Arial" w:cs="Arial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r w:rsidRPr="00FC703F">
          <w:rPr>
            <w:rStyle w:val="Hyperlink"/>
            <w:rFonts w:ascii="Arial" w:hAnsi="Arial" w:cs="Arial"/>
            <w:color w:val="000000"/>
            <w:u w:val="none"/>
            <w:lang w:eastAsia="en-US"/>
          </w:rPr>
          <w:t>законом</w:t>
        </w:r>
      </w:hyperlink>
      <w:r w:rsidRPr="00FC703F">
        <w:rPr>
          <w:rFonts w:ascii="Arial" w:hAnsi="Arial" w:cs="Arial"/>
        </w:rPr>
        <w:t xml:space="preserve"> </w:t>
      </w:r>
      <w:r w:rsidRPr="00FC703F">
        <w:rPr>
          <w:rFonts w:ascii="Arial" w:hAnsi="Arial" w:cs="Arial"/>
          <w:lang w:eastAsia="en-US"/>
        </w:rPr>
        <w:t>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Федерации;</w:t>
      </w:r>
    </w:p>
    <w:p w:rsidR="00CB1000" w:rsidRPr="00FC703F" w:rsidRDefault="00CB1000" w:rsidP="006B188C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 xml:space="preserve"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 </w:t>
      </w: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ab/>
        <w:t xml:space="preserve">2.2.В размере 0,75 процента  в отношении земельных участков, занимаемых учреждениями дошкольного образования, общего образования, здравоохранения и учреждениями культуры. </w:t>
      </w: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ab/>
        <w:t>2.3.В размере 1,5 процента  в отношении прочих земельных участков.</w:t>
      </w:r>
    </w:p>
    <w:p w:rsidR="00CB1000" w:rsidRPr="00FC703F" w:rsidRDefault="00CB1000" w:rsidP="006B188C">
      <w:pPr>
        <w:pStyle w:val="BodyText"/>
        <w:ind w:left="360"/>
        <w:rPr>
          <w:rFonts w:ascii="Arial" w:hAnsi="Arial" w:cs="Arial"/>
          <w:sz w:val="24"/>
        </w:rPr>
      </w:pPr>
    </w:p>
    <w:p w:rsidR="00CB1000" w:rsidRPr="00FC703F" w:rsidRDefault="00CB1000" w:rsidP="006B188C">
      <w:pPr>
        <w:pStyle w:val="BodyText"/>
        <w:ind w:left="360"/>
        <w:rPr>
          <w:rFonts w:ascii="Arial" w:hAnsi="Arial" w:cs="Arial"/>
          <w:sz w:val="24"/>
        </w:rPr>
      </w:pPr>
      <w:r w:rsidRPr="00FC703F">
        <w:rPr>
          <w:rFonts w:ascii="Arial" w:hAnsi="Arial" w:cs="Arial"/>
          <w:sz w:val="24"/>
        </w:rPr>
        <w:tab/>
        <w:t>3..Порядок и сроки уплаты налога.</w:t>
      </w: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ab/>
        <w:t>3.1.Налогоплательщики – организации, в отношении земельных участков уплачивают налогов и авансовые платежи:</w:t>
      </w: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ab/>
        <w:t>а)авансовые платежи по налогу подлежат уплате  налогоплательщиками-организациями  не позднее последнего последнего числа месяца, следующего за истекшим отчетным периодом;</w:t>
      </w: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ab/>
        <w:t>б)налог подлежит уплате  налогоплательщиками-организациями  в срок не позднее 1 февраля года,</w:t>
      </w:r>
      <w:r w:rsidRPr="00FC703F">
        <w:rPr>
          <w:rFonts w:ascii="Arial" w:hAnsi="Arial" w:cs="Arial"/>
        </w:rPr>
        <w:tab/>
        <w:t>следующего за истекшим налоговым периодом.</w:t>
      </w:r>
    </w:p>
    <w:p w:rsidR="00CB1000" w:rsidRPr="00FC703F" w:rsidRDefault="00CB1000" w:rsidP="006B188C">
      <w:pPr>
        <w:pStyle w:val="BodyText"/>
        <w:ind w:left="360"/>
        <w:rPr>
          <w:rFonts w:ascii="Arial" w:hAnsi="Arial" w:cs="Arial"/>
          <w:sz w:val="24"/>
        </w:rPr>
      </w:pP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ab/>
        <w:t>4.Признать утратившими силу решение Ивайтенского сельского Совета народных депутатов от 28.10.2010г. №2-48 «О земельном налоге» (в редакции решений от  18.10.2013г.№2-111, от 16.09.2015г.  № 3-35, от 08.02.2016г. №3-49, от 20.09.2018г. №3-120, от 18.06.2019г. №3-142).</w:t>
      </w:r>
    </w:p>
    <w:p w:rsidR="00CB1000" w:rsidRPr="00FC703F" w:rsidRDefault="00CB1000" w:rsidP="006B188C">
      <w:pPr>
        <w:jc w:val="both"/>
        <w:rPr>
          <w:rFonts w:ascii="Arial" w:hAnsi="Arial" w:cs="Arial"/>
        </w:rPr>
      </w:pP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ab/>
        <w:t>5. Настоящее решение обнародовать согласно Уставу, опубликовать в  газете «Унечская газета» и разместить на сайте администрации Унечского района  в сети Интернет.</w:t>
      </w:r>
    </w:p>
    <w:p w:rsidR="00CB1000" w:rsidRPr="00FC703F" w:rsidRDefault="00CB1000" w:rsidP="006B188C">
      <w:pPr>
        <w:pStyle w:val="BodyText3"/>
        <w:rPr>
          <w:rFonts w:ascii="Arial" w:hAnsi="Arial" w:cs="Arial"/>
          <w:sz w:val="24"/>
        </w:rPr>
      </w:pP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ab/>
        <w:t>6.Настоящее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CB1000" w:rsidRPr="00FC703F" w:rsidRDefault="00CB1000" w:rsidP="006B188C">
      <w:pPr>
        <w:jc w:val="both"/>
        <w:rPr>
          <w:rFonts w:ascii="Arial" w:hAnsi="Arial" w:cs="Arial"/>
        </w:rPr>
      </w:pPr>
    </w:p>
    <w:p w:rsidR="00CB1000" w:rsidRPr="00FC703F" w:rsidRDefault="00CB1000" w:rsidP="006B188C">
      <w:pPr>
        <w:jc w:val="both"/>
        <w:rPr>
          <w:rFonts w:ascii="Arial" w:hAnsi="Arial" w:cs="Arial"/>
        </w:rPr>
      </w:pPr>
    </w:p>
    <w:p w:rsidR="00CB1000" w:rsidRPr="00FC703F" w:rsidRDefault="00CB1000" w:rsidP="006B188C">
      <w:pPr>
        <w:jc w:val="both"/>
        <w:rPr>
          <w:rFonts w:ascii="Arial" w:hAnsi="Arial" w:cs="Arial"/>
        </w:rPr>
      </w:pPr>
    </w:p>
    <w:p w:rsidR="00CB1000" w:rsidRPr="00FC703F" w:rsidRDefault="00CB1000" w:rsidP="006B188C">
      <w:pPr>
        <w:jc w:val="both"/>
        <w:rPr>
          <w:rFonts w:ascii="Arial" w:hAnsi="Arial" w:cs="Arial"/>
        </w:rPr>
      </w:pPr>
      <w:r w:rsidRPr="00FC703F">
        <w:rPr>
          <w:rFonts w:ascii="Arial" w:hAnsi="Arial" w:cs="Arial"/>
        </w:rPr>
        <w:t xml:space="preserve">Глава Ивайтенского </w:t>
      </w:r>
    </w:p>
    <w:p w:rsidR="00CB1000" w:rsidRPr="00FC703F" w:rsidRDefault="00CB1000" w:rsidP="006B188C">
      <w:pPr>
        <w:jc w:val="both"/>
        <w:rPr>
          <w:rFonts w:ascii="Arial" w:hAnsi="Arial" w:cs="Arial"/>
          <w:u w:val="single"/>
        </w:rPr>
      </w:pPr>
      <w:r w:rsidRPr="00FC703F">
        <w:rPr>
          <w:rFonts w:ascii="Arial" w:hAnsi="Arial" w:cs="Arial"/>
        </w:rPr>
        <w:t>сельского поселения                                                Т.Н.Табунова</w:t>
      </w:r>
    </w:p>
    <w:p w:rsidR="00CB1000" w:rsidRPr="00FC703F" w:rsidRDefault="00CB1000" w:rsidP="006B188C">
      <w:pPr>
        <w:rPr>
          <w:rFonts w:ascii="Arial" w:hAnsi="Arial" w:cs="Arial"/>
        </w:rPr>
      </w:pPr>
    </w:p>
    <w:p w:rsidR="00CB1000" w:rsidRPr="00FC703F" w:rsidRDefault="00CB1000" w:rsidP="006B188C">
      <w:pPr>
        <w:rPr>
          <w:rFonts w:ascii="Arial" w:hAnsi="Arial" w:cs="Arial"/>
        </w:rPr>
      </w:pPr>
    </w:p>
    <w:p w:rsidR="00CB1000" w:rsidRPr="00FC703F" w:rsidRDefault="00CB1000" w:rsidP="006B188C">
      <w:pPr>
        <w:rPr>
          <w:rFonts w:ascii="Arial" w:hAnsi="Arial" w:cs="Arial"/>
        </w:rPr>
      </w:pPr>
    </w:p>
    <w:p w:rsidR="00CB1000" w:rsidRPr="00FC703F" w:rsidRDefault="00CB1000" w:rsidP="006B188C">
      <w:pPr>
        <w:rPr>
          <w:rFonts w:ascii="Arial" w:hAnsi="Arial" w:cs="Arial"/>
        </w:rPr>
      </w:pPr>
    </w:p>
    <w:p w:rsidR="00CB1000" w:rsidRPr="00FC703F" w:rsidRDefault="00CB1000">
      <w:pPr>
        <w:rPr>
          <w:rFonts w:ascii="Arial" w:hAnsi="Arial" w:cs="Arial"/>
        </w:rPr>
      </w:pPr>
    </w:p>
    <w:sectPr w:rsidR="00CB1000" w:rsidRPr="00FC703F" w:rsidSect="00D93554">
      <w:pgSz w:w="11906" w:h="16838"/>
      <w:pgMar w:top="18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188C"/>
    <w:rsid w:val="00205A84"/>
    <w:rsid w:val="00286C3E"/>
    <w:rsid w:val="00287B6C"/>
    <w:rsid w:val="002D2130"/>
    <w:rsid w:val="003B6DCD"/>
    <w:rsid w:val="00454C4A"/>
    <w:rsid w:val="004822F0"/>
    <w:rsid w:val="004C6E8F"/>
    <w:rsid w:val="004D5BF1"/>
    <w:rsid w:val="006824A6"/>
    <w:rsid w:val="006A2493"/>
    <w:rsid w:val="006B188C"/>
    <w:rsid w:val="007026AC"/>
    <w:rsid w:val="007F068E"/>
    <w:rsid w:val="00873C64"/>
    <w:rsid w:val="00980C56"/>
    <w:rsid w:val="00A73667"/>
    <w:rsid w:val="00B005A8"/>
    <w:rsid w:val="00C16E3C"/>
    <w:rsid w:val="00CB1000"/>
    <w:rsid w:val="00CE058C"/>
    <w:rsid w:val="00D71001"/>
    <w:rsid w:val="00D93554"/>
    <w:rsid w:val="00DA387F"/>
    <w:rsid w:val="00F23066"/>
    <w:rsid w:val="00FC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88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6B188C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B188C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6B188C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B188C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6B188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710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068E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93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549</Words>
  <Characters>3132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СРОЧНО НОВАЯ РЕДАКЦИЯ</dc:title>
  <dc:subject/>
  <dc:creator>Доронина Наталья Петровна</dc:creator>
  <cp:keywords/>
  <dc:description/>
  <cp:lastModifiedBy>Бухгалтер</cp:lastModifiedBy>
  <cp:revision>7</cp:revision>
  <cp:lastPrinted>2019-10-28T07:53:00Z</cp:lastPrinted>
  <dcterms:created xsi:type="dcterms:W3CDTF">2019-10-22T05:29:00Z</dcterms:created>
  <dcterms:modified xsi:type="dcterms:W3CDTF">2019-10-28T07:53:00Z</dcterms:modified>
</cp:coreProperties>
</file>